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E96B6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Thomas ALEXANDER</w:t>
      </w:r>
      <w:r>
        <w:rPr>
          <w:rStyle w:val="s1"/>
        </w:rPr>
        <w:t xml:space="preserve">       (fl.1505)</w:t>
      </w:r>
    </w:p>
    <w:p w14:paraId="1D38A779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Ilketshall, Suffolk.</w:t>
      </w:r>
    </w:p>
    <w:p w14:paraId="217DA167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</w:p>
    <w:p w14:paraId="6BA5BB17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</w:p>
    <w:p w14:paraId="500756EB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449E4F0F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Garnon48)</w:t>
      </w:r>
    </w:p>
    <w:p w14:paraId="084BDC8D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</w:p>
    <w:p w14:paraId="6158C87D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</w:p>
    <w:p w14:paraId="26105740" w14:textId="77777777" w:rsidR="00356476" w:rsidRDefault="00356476" w:rsidP="00356476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18 August 2019</w:t>
      </w:r>
    </w:p>
    <w:p w14:paraId="5A47C85E" w14:textId="77777777" w:rsidR="006B2F86" w:rsidRPr="00E71FC3" w:rsidRDefault="003564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4180D" w14:textId="77777777" w:rsidR="00356476" w:rsidRDefault="00356476" w:rsidP="00E71FC3">
      <w:pPr>
        <w:spacing w:after="0" w:line="240" w:lineRule="auto"/>
      </w:pPr>
      <w:r>
        <w:separator/>
      </w:r>
    </w:p>
  </w:endnote>
  <w:endnote w:type="continuationSeparator" w:id="0">
    <w:p w14:paraId="3B0DDEC1" w14:textId="77777777" w:rsidR="00356476" w:rsidRDefault="003564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ECF47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EAEB2" w14:textId="77777777" w:rsidR="00356476" w:rsidRDefault="00356476" w:rsidP="00E71FC3">
      <w:pPr>
        <w:spacing w:after="0" w:line="240" w:lineRule="auto"/>
      </w:pPr>
      <w:r>
        <w:separator/>
      </w:r>
    </w:p>
  </w:footnote>
  <w:footnote w:type="continuationSeparator" w:id="0">
    <w:p w14:paraId="34EA0064" w14:textId="77777777" w:rsidR="00356476" w:rsidRDefault="003564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476"/>
    <w:rsid w:val="001A7C09"/>
    <w:rsid w:val="00356476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5DC01"/>
  <w15:chartTrackingRefBased/>
  <w15:docId w15:val="{0BAD82C8-CC6B-4AD5-8D27-B2F071287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356476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56476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2019-12-21T20:42:00Z</dcterms:created>
  <dcterms:modified xsi:type="dcterms:W3CDTF">2019-12-21T20:43:00Z</dcterms:modified>
</cp:coreProperties>
</file>